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CB7" w:rsidRPr="008978B2" w:rsidRDefault="008A5CB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  <w:bookmarkStart w:id="0" w:name="_GoBack"/>
      <w:bookmarkEnd w:id="0"/>
    </w:p>
    <w:p w:rsidR="008A5CB7" w:rsidRPr="008978B2" w:rsidRDefault="008A5CB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21.02.2017</w:t>
      </w:r>
    </w:p>
    <w:p w:rsidR="008A5CB7" w:rsidRPr="008978B2" w:rsidRDefault="008A5CB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8A5CB7" w:rsidRPr="008978B2" w:rsidRDefault="008A5CB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8A5CB7" w:rsidRPr="008978B2" w:rsidRDefault="008A5CB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8A5CB7" w:rsidRPr="008978B2" w:rsidRDefault="008A5CB7" w:rsidP="00BB77D3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8A5CB7" w:rsidRDefault="008A5CB7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A5CB7" w:rsidRPr="008978B2" w:rsidRDefault="008A5CB7" w:rsidP="00A513E1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Pr="00A513E1">
        <w:rPr>
          <w:rFonts w:ascii="Comic Sans MS" w:hAnsi="Comic Sans MS" w:cs="Calibri"/>
          <w:sz w:val="20"/>
          <w:szCs w:val="20"/>
        </w:rPr>
        <w:t>ocuklara</w:t>
      </w:r>
      <w:r>
        <w:rPr>
          <w:rFonts w:ascii="Comic Sans MS" w:hAnsi="Comic Sans MS" w:cs="Calibri"/>
          <w:sz w:val="20"/>
          <w:szCs w:val="20"/>
        </w:rPr>
        <w:t xml:space="preserve">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8A5CB7" w:rsidRPr="008978B2" w:rsidRDefault="008A5CB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A5CB7" w:rsidRPr="008978B2" w:rsidRDefault="008A5CB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8A5CB7" w:rsidRPr="008978B2" w:rsidRDefault="008A5CB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8A5CB7" w:rsidRPr="008978B2" w:rsidRDefault="008A5CB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8A5CB7" w:rsidRPr="008978B2" w:rsidRDefault="008A5CB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8A5CB7" w:rsidRPr="008978B2" w:rsidRDefault="008A5CB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A5CB7" w:rsidRPr="008978B2" w:rsidRDefault="008A5CB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TOMBALA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fen – matematik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8A5CB7" w:rsidRPr="008978B2" w:rsidRDefault="008A5CB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A5CB7" w:rsidRPr="008978B2" w:rsidRDefault="008A5CB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8A5CB7" w:rsidRPr="008978B2" w:rsidRDefault="008A5CB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8A5CB7" w:rsidRPr="008978B2" w:rsidRDefault="008A5CB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8A5CB7" w:rsidRPr="008978B2" w:rsidRDefault="008A5CB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8A5CB7" w:rsidRPr="008978B2" w:rsidRDefault="008A5CB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8A5CB7" w:rsidRPr="008978B2" w:rsidRDefault="008A5CB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8A5CB7" w:rsidRDefault="008A5CB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A5CB7" w:rsidRDefault="008A5CB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A5CB7" w:rsidRDefault="008A5CB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A5CB7" w:rsidRPr="008978B2" w:rsidRDefault="008A5CB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8A5CB7" w:rsidRDefault="008A5CB7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8A5CB7" w:rsidRDefault="008A5CB7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8A5CB7" w:rsidRPr="009322A4" w:rsidRDefault="008A5CB7" w:rsidP="009322A4"/>
    <w:p w:rsidR="008A5CB7" w:rsidRDefault="008A5CB7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8A5CB7" w:rsidRDefault="008A5CB7" w:rsidP="00A513E1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TOMBALA</w:t>
      </w:r>
    </w:p>
    <w:p w:rsidR="008A5CB7" w:rsidRPr="00436F22" w:rsidRDefault="008A5CB7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Fen-matematik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 büyük grup - 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8A5CB7" w:rsidRDefault="008A5CB7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8A5CB7" w:rsidRPr="00BB3A48" w:rsidRDefault="008A5CB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3.9pt;width:331.5pt;height:208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">
            <v:textbox>
              <w:txbxContent>
                <w:p w:rsidR="008A5CB7" w:rsidRDefault="008A5CB7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8A5CB7" w:rsidRDefault="008A5CB7" w:rsidP="008854B3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854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8A5CB7" w:rsidRDefault="008A5CB7" w:rsidP="0091422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1422C">
                    <w:rPr>
                      <w:rFonts w:ascii="Comic Sans MS" w:hAnsi="Comic Sans MS"/>
                      <w:sz w:val="20"/>
                      <w:szCs w:val="20"/>
                    </w:rPr>
                    <w:t>Kazanım 4: Nesneleri sayar.</w:t>
                  </w:r>
                </w:p>
                <w:p w:rsidR="008A5CB7" w:rsidRPr="0091422C" w:rsidRDefault="008A5CB7" w:rsidP="0091422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1422C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1422C">
                    <w:rPr>
                      <w:rFonts w:ascii="Comic Sans MS" w:hAnsi="Comic Sans MS"/>
                      <w:sz w:val="20"/>
                      <w:szCs w:val="20"/>
                    </w:rPr>
                    <w:t>İleriye/geriye doğru birer birer ritmik sayar.</w:t>
                  </w:r>
                </w:p>
                <w:p w:rsidR="008A5CB7" w:rsidRDefault="008A5CB7" w:rsidP="0091422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1422C">
                    <w:rPr>
                      <w:rFonts w:ascii="Comic Sans MS" w:hAnsi="Comic Sans MS"/>
                      <w:sz w:val="20"/>
                      <w:szCs w:val="20"/>
                    </w:rPr>
                    <w:t>Belirtilen sayı kadar nesneyi gösterir.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1422C">
                    <w:rPr>
                      <w:rFonts w:ascii="Comic Sans MS" w:hAnsi="Comic Sans MS"/>
                      <w:sz w:val="20"/>
                      <w:szCs w:val="20"/>
                    </w:rPr>
                    <w:t>Saydığı nesnelerin kaç tane olduğunu söyler. Sıra bildiren sayıyı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1422C">
                    <w:rPr>
                      <w:rFonts w:ascii="Comic Sans MS" w:hAnsi="Comic Sans MS"/>
                      <w:sz w:val="20"/>
                      <w:szCs w:val="20"/>
                    </w:rPr>
                    <w:t>10’a kadar olan sayılar içerisinde bir sayıdan önce gelen sayıyı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1422C">
                    <w:rPr>
                      <w:rFonts w:ascii="Comic Sans MS" w:hAnsi="Comic Sans MS"/>
                      <w:sz w:val="20"/>
                      <w:szCs w:val="20"/>
                    </w:rPr>
                    <w:t>10’a kadar olan sayılar içerisinde bir sayıdan sonra gelen sayıyı söyler.</w:t>
                  </w:r>
                </w:p>
                <w:p w:rsidR="008A5CB7" w:rsidRPr="00E3439D" w:rsidRDefault="008A5CB7" w:rsidP="00E3439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Kazanım 6: Nesne ya da varlıkları özelliklerine göre eşleştirir.</w:t>
                  </w:r>
                </w:p>
                <w:p w:rsidR="008A5CB7" w:rsidRDefault="008A5CB7" w:rsidP="00E3439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Nesne/varlıkları birebir eşleştirir.</w:t>
                  </w:r>
                </w:p>
                <w:p w:rsidR="008A5CB7" w:rsidRPr="00E3439D" w:rsidRDefault="008A5CB7" w:rsidP="00E3439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17: Neden-sonuç ilişkisi kurar. </w:t>
                  </w:r>
                </w:p>
                <w:p w:rsidR="008A5CB7" w:rsidRPr="0091422C" w:rsidRDefault="008A5CB7" w:rsidP="00E3439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Bir olayın olası nedenlerini söyler. Bir olayın olası sonuçlarını söyler.</w:t>
                  </w:r>
                </w:p>
                <w:p w:rsidR="008A5CB7" w:rsidRPr="008854B3" w:rsidRDefault="008A5CB7" w:rsidP="008854B3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46.9pt;margin-top:3.8pt;width:390.25pt;height:414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">
            <v:textbox>
              <w:txbxContent>
                <w:p w:rsidR="008A5CB7" w:rsidRDefault="008A5CB7" w:rsidP="00A54085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8A5CB7" w:rsidRPr="0091422C" w:rsidRDefault="008A5CB7" w:rsidP="0091422C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1422C">
                    <w:rPr>
                      <w:rFonts w:ascii="Comic Sans MS" w:hAnsi="Comic Sans MS"/>
                      <w:sz w:val="20"/>
                      <w:szCs w:val="20"/>
                    </w:rPr>
                    <w:t>’ TOMBALA’’ oyunu oynanır.</w:t>
                  </w:r>
                </w:p>
                <w:p w:rsidR="008A5CB7" w:rsidRPr="0091422C" w:rsidRDefault="008A5CB7" w:rsidP="0091422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1 - 9</w:t>
                  </w:r>
                  <w:r w:rsidRPr="0091422C">
                    <w:rPr>
                      <w:rFonts w:ascii="Comic Sans MS" w:hAnsi="Comic Sans MS"/>
                      <w:sz w:val="20"/>
                      <w:szCs w:val="20"/>
                    </w:rPr>
                    <w:t xml:space="preserve"> arası rakamlardan oluşan tombala kartı hazırlanır (rakamların yazılı olduğu sayılar minderi veya halısı var ise tombala kartı olarak kullanılabilir)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1422C">
                    <w:rPr>
                      <w:rFonts w:ascii="Comic Sans MS" w:hAnsi="Comic Sans MS"/>
                      <w:sz w:val="20"/>
                      <w:szCs w:val="20"/>
                    </w:rPr>
                    <w:t>Küçük bir torbaya sayıların yazılı olduğu  kağıtlar doldurulur.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91422C">
                    <w:rPr>
                      <w:rFonts w:ascii="Comic Sans MS" w:hAnsi="Comic Sans MS"/>
                      <w:sz w:val="20"/>
                      <w:szCs w:val="20"/>
                    </w:rPr>
                    <w:t>Çocuklar sırayla gelir torbadan bir kağıt çeker ve çektiği kağıtta hangi rakam yazıyorsa ona uygun sayıda oyuncağı (toplar, kalemler ,lego vs.) tombala kartının üstüne koyar.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1422C">
                    <w:rPr>
                      <w:rFonts w:ascii="Comic Sans MS" w:hAnsi="Comic Sans MS"/>
                      <w:sz w:val="20"/>
                      <w:szCs w:val="20"/>
                    </w:rPr>
                    <w:t>Tüm rakamlar tamamlandıktan sonra TOMBALA diye seslenirler.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1422C">
                    <w:rPr>
                      <w:rFonts w:ascii="Comic Sans MS" w:hAnsi="Comic Sans MS"/>
                      <w:sz w:val="20"/>
                      <w:szCs w:val="20"/>
                    </w:rPr>
                    <w:t>Tombalayı tamamlayanlar alkışlanır.</w:t>
                  </w:r>
                </w:p>
                <w:p w:rsidR="008A5CB7" w:rsidRDefault="008A5CB7" w:rsidP="0091422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A5CB7" w:rsidRPr="0091422C" w:rsidRDefault="008A5CB7" w:rsidP="0091422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807E9">
                    <w:rPr>
                      <w:rFonts w:ascii="Comic Sans MS" w:hAnsi="Comic Sans MS"/>
                      <w:sz w:val="20"/>
                      <w:szCs w:val="20"/>
                    </w:rPr>
                    <w:t>Masalara geçilir ve örüntü oluşturma çalışma sayfası yapılır.</w:t>
                  </w:r>
                </w:p>
                <w:p w:rsidR="008A5CB7" w:rsidRDefault="008A5CB7" w:rsidP="00E3439D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A5CB7" w:rsidRPr="00E3439D" w:rsidRDefault="008A5CB7" w:rsidP="00E3439D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BALIKLAR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parmak oyunu oynanır</w:t>
                  </w:r>
                </w:p>
                <w:p w:rsidR="008A5CB7" w:rsidRPr="00E3439D" w:rsidRDefault="008A5CB7" w:rsidP="00E3439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Küçük balı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 xml:space="preserve">klar yüzüyorlar derede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(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kollar önde yüzme hareketi yap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ı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ı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r)</w:t>
                  </w:r>
                </w:p>
                <w:p w:rsidR="008A5CB7" w:rsidRPr="00E3439D" w:rsidRDefault="008A5CB7" w:rsidP="00E3439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ağa koşuyorlar, sola koşuyorlar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(iki kol sağa sola doğru hareket edilir.)</w:t>
                  </w:r>
                </w:p>
                <w:p w:rsidR="008A5CB7" w:rsidRPr="00E3439D" w:rsidRDefault="008A5CB7" w:rsidP="00E3439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Dönüyorlar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kuyruklarını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 xml:space="preserve"> sall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ı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 xml:space="preserve">yorlar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(eller sallan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ı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r)</w:t>
                  </w:r>
                </w:p>
                <w:p w:rsidR="008A5CB7" w:rsidRDefault="008A5CB7" w:rsidP="00E3439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Büyük balık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 xml:space="preserve"> görünce kaç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ı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yorlar kayalara (eller arkaya sallan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ı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r)</w:t>
                  </w:r>
                </w:p>
                <w:p w:rsidR="008A5CB7" w:rsidRDefault="008A5CB7" w:rsidP="00E3439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A5CB7" w:rsidRPr="00E3439D" w:rsidRDefault="008A5CB7" w:rsidP="00E3439D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BALIKLARIN YÜZMESİ DENEYİ</w:t>
                  </w:r>
                </w:p>
                <w:p w:rsidR="008A5CB7" w:rsidRPr="00E3439D" w:rsidRDefault="008A5CB7" w:rsidP="00E3439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Deneyin amacı: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Balıklar nasıl yüzer?</w:t>
                  </w:r>
                </w:p>
                <w:p w:rsidR="008A5CB7" w:rsidRPr="00E3439D" w:rsidRDefault="008A5CB7" w:rsidP="00E3439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Deneyde kullanılan araç gereçler: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Naylon torba,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su,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leğen</w:t>
                  </w:r>
                </w:p>
                <w:p w:rsidR="008A5CB7" w:rsidRPr="00E3439D" w:rsidRDefault="008A5CB7" w:rsidP="00E3439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De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neyin uygulandığı yaş gurubu: 48-66 AY</w:t>
                  </w:r>
                </w:p>
                <w:p w:rsidR="008A5CB7" w:rsidRPr="00E3439D" w:rsidRDefault="008A5CB7" w:rsidP="00E3439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Deneyin yapılışı: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Birinci naylon torbaya bir bardak su koyulur ve hava kalmadan sıkıca bağlanır.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İkinci torbada aynı şekil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de yapılır ama ona hava üflenir v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e su dolu leğene bırakılır.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Hava olan torba yüzer.</w:t>
                  </w:r>
                </w:p>
                <w:p w:rsidR="008A5CB7" w:rsidRDefault="008A5CB7" w:rsidP="00E3439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Deneyin sonucu: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Balıkların yüzme keselerinin içinde hava vardır.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</w:rPr>
                    <w:t>Böylece kolay yüzerler.</w:t>
                  </w:r>
                </w:p>
                <w:p w:rsidR="008A5CB7" w:rsidRDefault="008A5CB7" w:rsidP="00E3439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A5CB7" w:rsidRDefault="008A5CB7" w:rsidP="00E3439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Sanat etkinliğine geçilir ve suluboya ile püskürtme çalışması yapılır</w:t>
                  </w:r>
                </w:p>
                <w:p w:rsidR="008A5CB7" w:rsidRPr="00E3439D" w:rsidRDefault="008A5CB7" w:rsidP="00E3439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A5CB7" w:rsidRDefault="008A5CB7" w:rsidP="0091422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A5CB7" w:rsidRPr="00BB3A48" w:rsidRDefault="008A5CB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A5CB7" w:rsidRDefault="008A5CB7" w:rsidP="00890E89">
      <w:r>
        <w:rPr>
          <w:noProof/>
        </w:rPr>
        <w:pict>
          <v:shape id="Text Box 9" o:spid="_x0000_s1028" type="#_x0000_t202" style="position:absolute;margin-left:-1.85pt;margin-top:345.55pt;width:322.15pt;height:53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">
            <v:textbox>
              <w:txbxContent>
                <w:p w:rsidR="008A5CB7" w:rsidRPr="007706DB" w:rsidRDefault="008A5CB7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1.85pt;margin-top:273.55pt;width:321.75pt;height:60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">
            <v:textbox>
              <w:txbxContent>
                <w:p w:rsidR="008A5CB7" w:rsidRPr="00436F22" w:rsidRDefault="008A5CB7" w:rsidP="009B2D3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: </w:t>
                  </w:r>
                  <w:r w:rsidRPr="00E3439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Naylon torba, su, leğen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tombala kartları</w:t>
                  </w:r>
                </w:p>
                <w:p w:rsidR="008A5CB7" w:rsidRPr="00890E89" w:rsidRDefault="008A5CB7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: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Tombala, hava,sualtı,oksijen</w:t>
                  </w:r>
                </w:p>
                <w:p w:rsidR="008A5CB7" w:rsidRDefault="008A5CB7" w:rsidP="004807E9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8A5CB7" w:rsidRPr="009B2D3F" w:rsidRDefault="008A5CB7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</w:t>
                  </w:r>
                </w:p>
                <w:p w:rsidR="008A5CB7" w:rsidRPr="00436F22" w:rsidRDefault="008A5CB7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30" type="#_x0000_t202" style="position:absolute;margin-left:-4.1pt;margin-top:206.05pt;width:324pt;height:47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">
            <v:textbox>
              <w:txbxContent>
                <w:p w:rsidR="008A5CB7" w:rsidRDefault="008A5CB7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8A5CB7" w:rsidRDefault="008A5CB7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8A5CB7" w:rsidRDefault="008A5CB7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Tombala oyununu sevdiniz mi?/zorlandınız mı?</w:t>
      </w:r>
    </w:p>
    <w:p w:rsidR="008A5CB7" w:rsidRDefault="008A5CB7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Deneyde neler yaptık?</w:t>
      </w:r>
    </w:p>
    <w:p w:rsidR="008A5CB7" w:rsidRDefault="008A5CB7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Deneyde hangi malzemeleri kullandık?</w:t>
      </w:r>
    </w:p>
    <w:p w:rsidR="008A5CB7" w:rsidRDefault="008A5CB7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Suyun içinde balıklar nasıl hava alıyor?</w:t>
      </w:r>
    </w:p>
    <w:p w:rsidR="008A5CB7" w:rsidRDefault="008A5CB7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5.sayı/20.21.sayfa yapılır</w:t>
      </w:r>
    </w:p>
    <w:p w:rsidR="008A5CB7" w:rsidRPr="004807E9" w:rsidRDefault="008A5CB7" w:rsidP="004807E9"/>
    <w:p w:rsidR="008A5CB7" w:rsidRPr="004807E9" w:rsidRDefault="008A5CB7" w:rsidP="004807E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1.25pt;height:286.5pt;mso-position-horizontal-relative:char;mso-position-vertical-relative:line">
            <v:imagedata r:id="rId7" o:title=""/>
          </v:shape>
        </w:pict>
      </w:r>
    </w:p>
    <w:sectPr w:rsidR="008A5CB7" w:rsidRPr="004807E9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CB7" w:rsidRDefault="008A5CB7" w:rsidP="00806A98">
      <w:pPr>
        <w:spacing w:after="0" w:line="240" w:lineRule="auto"/>
      </w:pPr>
      <w:r>
        <w:separator/>
      </w:r>
    </w:p>
  </w:endnote>
  <w:endnote w:type="continuationSeparator" w:id="0">
    <w:p w:rsidR="008A5CB7" w:rsidRDefault="008A5CB7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CB7" w:rsidRDefault="008A5CB7">
    <w:pPr>
      <w:pStyle w:val="Footer"/>
    </w:pPr>
  </w:p>
  <w:p w:rsidR="008A5CB7" w:rsidRDefault="008A5CB7">
    <w:pPr>
      <w:pStyle w:val="Footer"/>
    </w:pPr>
  </w:p>
  <w:p w:rsidR="008A5CB7" w:rsidRDefault="008A5C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CB7" w:rsidRDefault="008A5CB7" w:rsidP="00806A98">
      <w:pPr>
        <w:spacing w:after="0" w:line="240" w:lineRule="auto"/>
      </w:pPr>
      <w:r>
        <w:separator/>
      </w:r>
    </w:p>
  </w:footnote>
  <w:footnote w:type="continuationSeparator" w:id="0">
    <w:p w:rsidR="008A5CB7" w:rsidRDefault="008A5CB7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D10F6"/>
    <w:rsid w:val="000D74E2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41D3D"/>
    <w:rsid w:val="00247AFB"/>
    <w:rsid w:val="002A1BCC"/>
    <w:rsid w:val="002B5687"/>
    <w:rsid w:val="002C40DB"/>
    <w:rsid w:val="002F2F0A"/>
    <w:rsid w:val="002F7B42"/>
    <w:rsid w:val="0030759F"/>
    <w:rsid w:val="00315189"/>
    <w:rsid w:val="00330AED"/>
    <w:rsid w:val="003607BE"/>
    <w:rsid w:val="00365CD4"/>
    <w:rsid w:val="00382F38"/>
    <w:rsid w:val="00395C6B"/>
    <w:rsid w:val="003A14ED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379E3"/>
    <w:rsid w:val="00445C4B"/>
    <w:rsid w:val="00445D76"/>
    <w:rsid w:val="00446ED2"/>
    <w:rsid w:val="00450377"/>
    <w:rsid w:val="00455396"/>
    <w:rsid w:val="004807E9"/>
    <w:rsid w:val="00497BC7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D28C4"/>
    <w:rsid w:val="006D6401"/>
    <w:rsid w:val="006D6FD2"/>
    <w:rsid w:val="006F7781"/>
    <w:rsid w:val="0070201C"/>
    <w:rsid w:val="00705541"/>
    <w:rsid w:val="0072462E"/>
    <w:rsid w:val="0075593D"/>
    <w:rsid w:val="00764F63"/>
    <w:rsid w:val="007706DB"/>
    <w:rsid w:val="00774F9B"/>
    <w:rsid w:val="007C036D"/>
    <w:rsid w:val="00801790"/>
    <w:rsid w:val="00801C8B"/>
    <w:rsid w:val="008065CB"/>
    <w:rsid w:val="00806A98"/>
    <w:rsid w:val="008432E8"/>
    <w:rsid w:val="0085733F"/>
    <w:rsid w:val="008637FB"/>
    <w:rsid w:val="008854B3"/>
    <w:rsid w:val="008902E4"/>
    <w:rsid w:val="00890E89"/>
    <w:rsid w:val="008978B2"/>
    <w:rsid w:val="008A5CB7"/>
    <w:rsid w:val="008B7296"/>
    <w:rsid w:val="008E20FE"/>
    <w:rsid w:val="0091095E"/>
    <w:rsid w:val="0091422C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9D43E2"/>
    <w:rsid w:val="009E3A8E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369"/>
    <w:rsid w:val="00AE4AC3"/>
    <w:rsid w:val="00AE611F"/>
    <w:rsid w:val="00B01CF8"/>
    <w:rsid w:val="00B131D1"/>
    <w:rsid w:val="00B242B0"/>
    <w:rsid w:val="00B34595"/>
    <w:rsid w:val="00B64698"/>
    <w:rsid w:val="00B67CE3"/>
    <w:rsid w:val="00BA482B"/>
    <w:rsid w:val="00BB3A48"/>
    <w:rsid w:val="00BB77D3"/>
    <w:rsid w:val="00BC6104"/>
    <w:rsid w:val="00BE067A"/>
    <w:rsid w:val="00C110B3"/>
    <w:rsid w:val="00C120B6"/>
    <w:rsid w:val="00C246D6"/>
    <w:rsid w:val="00C3789F"/>
    <w:rsid w:val="00C644FA"/>
    <w:rsid w:val="00C66B23"/>
    <w:rsid w:val="00C74682"/>
    <w:rsid w:val="00C779FA"/>
    <w:rsid w:val="00C903B4"/>
    <w:rsid w:val="00CA20A7"/>
    <w:rsid w:val="00CC216B"/>
    <w:rsid w:val="00CC2D45"/>
    <w:rsid w:val="00CE11E7"/>
    <w:rsid w:val="00CE6E6F"/>
    <w:rsid w:val="00D94A26"/>
    <w:rsid w:val="00DE524A"/>
    <w:rsid w:val="00E019D4"/>
    <w:rsid w:val="00E1402F"/>
    <w:rsid w:val="00E3439D"/>
    <w:rsid w:val="00E4402B"/>
    <w:rsid w:val="00E47557"/>
    <w:rsid w:val="00E54A56"/>
    <w:rsid w:val="00E614B8"/>
    <w:rsid w:val="00E823BB"/>
    <w:rsid w:val="00E8439E"/>
    <w:rsid w:val="00E9352F"/>
    <w:rsid w:val="00E9611D"/>
    <w:rsid w:val="00E968EE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9E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40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3</Pages>
  <Words>157</Words>
  <Characters>900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9</cp:revision>
  <dcterms:created xsi:type="dcterms:W3CDTF">2015-08-22T19:31:00Z</dcterms:created>
  <dcterms:modified xsi:type="dcterms:W3CDTF">2016-08-27T19:53:00Z</dcterms:modified>
</cp:coreProperties>
</file>